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DB23A5" w14:textId="77777777" w:rsidR="00570609" w:rsidRPr="00983510" w:rsidRDefault="00570609" w:rsidP="00570609">
      <w:pPr>
        <w:pStyle w:val="a3"/>
        <w:overflowPunct w:val="0"/>
        <w:snapToGrid w:val="0"/>
        <w:spacing w:line="240" w:lineRule="atLeast"/>
        <w:ind w:right="-2"/>
        <w:jc w:val="center"/>
        <w:rPr>
          <w:rFonts w:ascii="標楷體" w:hAnsi="標楷體"/>
          <w:bCs w:val="0"/>
          <w:spacing w:val="60"/>
          <w:kern w:val="0"/>
          <w:sz w:val="32"/>
          <w:szCs w:val="32"/>
          <w:u w:val="single"/>
        </w:rPr>
      </w:pPr>
      <w:r w:rsidRPr="00983510">
        <w:rPr>
          <w:rFonts w:ascii="標楷體" w:hAnsi="標楷體" w:hint="eastAsia"/>
          <w:bCs w:val="0"/>
          <w:spacing w:val="60"/>
          <w:kern w:val="0"/>
          <w:sz w:val="32"/>
          <w:szCs w:val="32"/>
          <w:u w:val="single"/>
        </w:rPr>
        <w:t>中華民國</w:t>
      </w:r>
      <w:proofErr w:type="gramStart"/>
      <w:r w:rsidR="009662B7">
        <w:rPr>
          <w:rFonts w:ascii="標楷體" w:hAnsi="標楷體" w:hint="eastAsia"/>
          <w:color w:val="000000"/>
          <w:spacing w:val="60"/>
          <w:kern w:val="0"/>
          <w:sz w:val="32"/>
          <w:szCs w:val="32"/>
          <w:u w:val="single"/>
        </w:rPr>
        <w:t>112</w:t>
      </w:r>
      <w:proofErr w:type="gramEnd"/>
      <w:r w:rsidR="005B7E21" w:rsidRPr="00983510">
        <w:rPr>
          <w:rFonts w:ascii="標楷體" w:hAnsi="標楷體" w:hint="eastAsia"/>
          <w:color w:val="000000"/>
          <w:spacing w:val="60"/>
          <w:kern w:val="0"/>
          <w:sz w:val="32"/>
          <w:szCs w:val="32"/>
          <w:u w:val="single"/>
        </w:rPr>
        <w:t>年度</w:t>
      </w:r>
      <w:r w:rsidR="009662B7">
        <w:rPr>
          <w:rFonts w:ascii="標楷體" w:hAnsi="標楷體"/>
          <w:color w:val="000000"/>
          <w:spacing w:val="60"/>
          <w:kern w:val="0"/>
          <w:sz w:val="32"/>
          <w:szCs w:val="32"/>
          <w:u w:val="single"/>
        </w:rPr>
        <w:t>高雄市</w:t>
      </w:r>
      <w:r w:rsidRPr="00983510">
        <w:rPr>
          <w:rFonts w:ascii="標楷體" w:hAnsi="標楷體" w:hint="eastAsia"/>
          <w:bCs w:val="0"/>
          <w:spacing w:val="60"/>
          <w:kern w:val="0"/>
          <w:sz w:val="32"/>
          <w:szCs w:val="32"/>
          <w:u w:val="single"/>
        </w:rPr>
        <w:t>總決算審定後收入支出表</w:t>
      </w:r>
    </w:p>
    <w:p w14:paraId="17F35114" w14:textId="77777777" w:rsidR="00223879" w:rsidRDefault="00223879" w:rsidP="00223879">
      <w:pPr>
        <w:jc w:val="center"/>
        <w:rPr>
          <w:rFonts w:ascii="標楷體" w:eastAsia="標楷體" w:hAnsi="標楷體"/>
          <w:w w:val="95"/>
          <w:kern w:val="0"/>
          <w:sz w:val="26"/>
          <w:szCs w:val="26"/>
        </w:rPr>
      </w:pPr>
    </w:p>
    <w:p w14:paraId="6C7A2176" w14:textId="77777777" w:rsidR="00223879" w:rsidRPr="00900A34" w:rsidRDefault="00223879" w:rsidP="000B0DAC">
      <w:pPr>
        <w:snapToGrid w:val="0"/>
        <w:spacing w:line="200" w:lineRule="atLeast"/>
        <w:ind w:rightChars="100" w:right="240" w:firstLineChars="100" w:firstLine="190"/>
        <w:jc w:val="right"/>
        <w:rPr>
          <w:rFonts w:ascii="標楷體" w:eastAsia="標楷體" w:hAnsi="標楷體"/>
          <w:w w:val="95"/>
          <w:kern w:val="0"/>
          <w:sz w:val="20"/>
          <w:szCs w:val="20"/>
        </w:rPr>
      </w:pPr>
      <w:r w:rsidRPr="00900A34">
        <w:rPr>
          <w:rFonts w:ascii="標楷體" w:eastAsia="標楷體" w:hAnsi="標楷體" w:hint="eastAsia"/>
          <w:w w:val="95"/>
          <w:kern w:val="0"/>
          <w:sz w:val="20"/>
          <w:szCs w:val="20"/>
        </w:rPr>
        <w:t>單位：新臺幣元</w:t>
      </w:r>
    </w:p>
    <w:tbl>
      <w:tblPr>
        <w:tblW w:w="20469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5117"/>
        <w:gridCol w:w="5117"/>
        <w:gridCol w:w="5117"/>
        <w:gridCol w:w="5118"/>
      </w:tblGrid>
      <w:tr w:rsidR="00570609" w:rsidRPr="00A30B60" w14:paraId="78BE9CB8" w14:textId="77777777" w:rsidTr="009662B7">
        <w:trPr>
          <w:trHeight w:val="363"/>
        </w:trPr>
        <w:tc>
          <w:tcPr>
            <w:tcW w:w="5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2AAB9" w14:textId="77777777" w:rsidR="00570609" w:rsidRPr="00A30B60" w:rsidRDefault="00570609" w:rsidP="0046478B">
            <w:pPr>
              <w:spacing w:line="300" w:lineRule="exact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A30B60">
              <w:rPr>
                <w:rFonts w:ascii="標楷體" w:eastAsia="標楷體" w:hAnsi="標楷體" w:hint="eastAsia"/>
                <w:sz w:val="20"/>
                <w:szCs w:val="20"/>
              </w:rPr>
              <w:t>科目名稱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C429C" w14:textId="77777777" w:rsidR="00570609" w:rsidRPr="00A30B60" w:rsidRDefault="00570609" w:rsidP="0046478B">
            <w:pPr>
              <w:spacing w:line="300" w:lineRule="exact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原列金額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45ED9" w14:textId="77777777" w:rsidR="008F1533" w:rsidRDefault="00570609" w:rsidP="00497416">
            <w:pPr>
              <w:spacing w:line="300" w:lineRule="exact"/>
              <w:jc w:val="distribute"/>
              <w:rPr>
                <w:rFonts w:ascii="標楷體" w:eastAsia="標楷體" w:hAnsi="標楷體"/>
                <w:spacing w:val="-4"/>
                <w:sz w:val="20"/>
                <w:szCs w:val="20"/>
              </w:rPr>
            </w:pPr>
            <w:r w:rsidRPr="00570609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本</w:t>
            </w:r>
            <w:r w:rsidR="008466EB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處</w:t>
            </w:r>
            <w:r w:rsidRPr="00570609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審核修正總決算、</w:t>
            </w:r>
          </w:p>
          <w:p w14:paraId="00476E32" w14:textId="77777777" w:rsidR="00570609" w:rsidRPr="00570609" w:rsidRDefault="00570609" w:rsidP="00497416">
            <w:pPr>
              <w:spacing w:line="300" w:lineRule="exact"/>
              <w:jc w:val="distribute"/>
              <w:rPr>
                <w:rFonts w:ascii="標楷體" w:eastAsia="標楷體" w:hAnsi="標楷體"/>
                <w:spacing w:val="-4"/>
                <w:sz w:val="20"/>
                <w:szCs w:val="20"/>
              </w:rPr>
            </w:pPr>
            <w:r w:rsidRPr="00570609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附屬單位決算應調整數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5B32F4" w14:textId="77777777" w:rsidR="00570609" w:rsidRPr="00A30B60" w:rsidRDefault="00570609" w:rsidP="0046478B">
            <w:pPr>
              <w:spacing w:line="300" w:lineRule="exact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調整後金額</w:t>
            </w:r>
          </w:p>
        </w:tc>
      </w:tr>
      <w:tr w:rsidR="009662B7" w:rsidRPr="003D3D88" w14:paraId="5602056E" w14:textId="77777777" w:rsidTr="002C1B81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438F4484" w14:textId="77777777" w:rsidR="009662B7" w:rsidRPr="003D3D88" w:rsidRDefault="009662B7" w:rsidP="00E134A3">
            <w:pPr>
              <w:snapToGrid w:val="0"/>
              <w:spacing w:beforeLines="20" w:before="72" w:line="24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3D3D88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6A445797" w14:textId="77777777" w:rsidR="009662B7" w:rsidRPr="003D3D88" w:rsidRDefault="009662B7" w:rsidP="00E134A3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3D3D88">
              <w:rPr>
                <w:rFonts w:ascii="新細明體" w:hAnsi="新細明體"/>
                <w:b/>
                <w:noProof/>
                <w:sz w:val="20"/>
                <w:szCs w:val="20"/>
              </w:rPr>
              <w:t>174,564,853,834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5AE11B50" w14:textId="77777777" w:rsidR="009662B7" w:rsidRPr="003D3D88" w:rsidRDefault="009662B7" w:rsidP="002C1B81">
            <w:pPr>
              <w:jc w:val="righ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3D3D88">
              <w:rPr>
                <w:rFonts w:ascii="新細明體" w:hAnsi="新細明體"/>
                <w:b/>
                <w:noProof/>
                <w:color w:val="000000"/>
                <w:sz w:val="20"/>
                <w:szCs w:val="20"/>
              </w:rPr>
              <w:t>+ 8,902,838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08E1B5A4" w14:textId="77777777" w:rsidR="009662B7" w:rsidRPr="003D3D88" w:rsidRDefault="009662B7" w:rsidP="00E134A3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3D3D88">
              <w:rPr>
                <w:rFonts w:ascii="新細明體" w:hAnsi="新細明體"/>
                <w:b/>
                <w:noProof/>
                <w:sz w:val="20"/>
                <w:szCs w:val="20"/>
              </w:rPr>
              <w:t>174,573,756,672</w:t>
            </w:r>
          </w:p>
        </w:tc>
      </w:tr>
      <w:tr w:rsidR="002C1B81" w:rsidRPr="00216B33" w14:paraId="1CB08C3E" w14:textId="77777777" w:rsidTr="002C1B81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26973749" w14:textId="77777777" w:rsidR="002C1B81" w:rsidRPr="00216B33" w:rsidRDefault="002C1B81" w:rsidP="002C1B81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EC5741">
              <w:rPr>
                <w:rFonts w:ascii="標楷體" w:eastAsia="標楷體" w:hAnsi="標楷體" w:hint="eastAsia"/>
                <w:noProof/>
                <w:sz w:val="20"/>
                <w:szCs w:val="20"/>
              </w:rPr>
              <w:t>稅課收入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1230BBB2" w14:textId="77777777" w:rsidR="002C1B81" w:rsidRPr="00216B33" w:rsidRDefault="002C1B81" w:rsidP="002C1B8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EC5741">
              <w:rPr>
                <w:rFonts w:ascii="新細明體" w:hAnsi="新細明體"/>
                <w:noProof/>
                <w:sz w:val="20"/>
                <w:szCs w:val="20"/>
              </w:rPr>
              <w:t>97,324,362,911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729D5CC6" w14:textId="5813A760" w:rsidR="002C1B81" w:rsidRPr="00216B33" w:rsidRDefault="002C1B81" w:rsidP="002C1B81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903073">
              <w:rPr>
                <w:rFonts w:asciiTheme="minorEastAsia" w:eastAsiaTheme="minorEastAsia" w:hAnsiTheme="minorEastAsia"/>
                <w:w w:val="90"/>
                <w:sz w:val="20"/>
                <w:szCs w:val="20"/>
              </w:rPr>
              <w:t>－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19FD1237" w14:textId="77777777" w:rsidR="002C1B81" w:rsidRPr="00216B33" w:rsidRDefault="002C1B81" w:rsidP="002C1B8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EC5741">
              <w:rPr>
                <w:rFonts w:ascii="新細明體" w:hAnsi="新細明體"/>
                <w:noProof/>
                <w:sz w:val="20"/>
                <w:szCs w:val="20"/>
              </w:rPr>
              <w:t>97,324,362,911</w:t>
            </w:r>
          </w:p>
        </w:tc>
      </w:tr>
      <w:tr w:rsidR="002C1B81" w:rsidRPr="00216B33" w14:paraId="7F68B75C" w14:textId="77777777" w:rsidTr="002C1B81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3C00EC35" w14:textId="77777777" w:rsidR="002C1B81" w:rsidRPr="00216B33" w:rsidRDefault="002C1B81" w:rsidP="002C1B81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EC5741">
              <w:rPr>
                <w:rFonts w:ascii="標楷體" w:eastAsia="標楷體" w:hAnsi="標楷體" w:hint="eastAsia"/>
                <w:noProof/>
                <w:sz w:val="20"/>
                <w:szCs w:val="20"/>
              </w:rPr>
              <w:t>罰款及賠償收入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0A728440" w14:textId="77777777" w:rsidR="002C1B81" w:rsidRPr="00216B33" w:rsidRDefault="002C1B81" w:rsidP="002C1B8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EC5741">
              <w:rPr>
                <w:rFonts w:ascii="新細明體" w:hAnsi="新細明體"/>
                <w:noProof/>
                <w:sz w:val="20"/>
                <w:szCs w:val="20"/>
              </w:rPr>
              <w:t>3,347,400,997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66483A4E" w14:textId="77777777" w:rsidR="002C1B81" w:rsidRPr="00216B33" w:rsidRDefault="002C1B81" w:rsidP="002C1B81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EC5741">
              <w:rPr>
                <w:rFonts w:ascii="新細明體" w:hAnsi="新細明體"/>
                <w:noProof/>
                <w:color w:val="000000"/>
                <w:sz w:val="20"/>
                <w:szCs w:val="20"/>
              </w:rPr>
              <w:t>+ 1,551,923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7BF19EDE" w14:textId="77777777" w:rsidR="002C1B81" w:rsidRPr="00216B33" w:rsidRDefault="002C1B81" w:rsidP="002C1B8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EC5741">
              <w:rPr>
                <w:rFonts w:ascii="新細明體" w:hAnsi="新細明體"/>
                <w:noProof/>
                <w:sz w:val="20"/>
                <w:szCs w:val="20"/>
              </w:rPr>
              <w:t>3,348,952,920</w:t>
            </w:r>
          </w:p>
        </w:tc>
      </w:tr>
      <w:tr w:rsidR="002C1B81" w:rsidRPr="00216B33" w14:paraId="62704708" w14:textId="77777777" w:rsidTr="002C1B81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6F4F496B" w14:textId="77777777" w:rsidR="002C1B81" w:rsidRPr="00216B33" w:rsidRDefault="002C1B81" w:rsidP="002C1B81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EC5741">
              <w:rPr>
                <w:rFonts w:ascii="標楷體" w:eastAsia="標楷體" w:hAnsi="標楷體" w:hint="eastAsia"/>
                <w:noProof/>
                <w:sz w:val="20"/>
                <w:szCs w:val="20"/>
              </w:rPr>
              <w:t>規費收入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4FC07798" w14:textId="77777777" w:rsidR="002C1B81" w:rsidRPr="00216B33" w:rsidRDefault="002C1B81" w:rsidP="002C1B8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EC5741">
              <w:rPr>
                <w:rFonts w:ascii="新細明體" w:hAnsi="新細明體"/>
                <w:noProof/>
                <w:sz w:val="20"/>
                <w:szCs w:val="20"/>
              </w:rPr>
              <w:t>6,140,973,269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25B8E773" w14:textId="77777777" w:rsidR="002C1B81" w:rsidRPr="00216B33" w:rsidRDefault="002C1B81" w:rsidP="002C1B81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EC5741">
              <w:rPr>
                <w:rFonts w:ascii="新細明體" w:hAnsi="新細明體"/>
                <w:noProof/>
                <w:color w:val="000000"/>
                <w:sz w:val="20"/>
                <w:szCs w:val="20"/>
              </w:rPr>
              <w:t>+ 530,885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4193E977" w14:textId="77777777" w:rsidR="002C1B81" w:rsidRPr="00216B33" w:rsidRDefault="002C1B81" w:rsidP="002C1B8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EC5741">
              <w:rPr>
                <w:rFonts w:ascii="新細明體" w:hAnsi="新細明體"/>
                <w:noProof/>
                <w:sz w:val="20"/>
                <w:szCs w:val="20"/>
              </w:rPr>
              <w:t>6,141,504,154</w:t>
            </w:r>
          </w:p>
        </w:tc>
      </w:tr>
      <w:tr w:rsidR="002C1B81" w:rsidRPr="00216B33" w14:paraId="7DD187F2" w14:textId="77777777" w:rsidTr="002C1B81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0861DEB8" w14:textId="77777777" w:rsidR="002C1B81" w:rsidRPr="00216B33" w:rsidRDefault="002C1B81" w:rsidP="002C1B81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EC5741">
              <w:rPr>
                <w:rFonts w:ascii="標楷體" w:eastAsia="標楷體" w:hAnsi="標楷體" w:hint="eastAsia"/>
                <w:noProof/>
                <w:sz w:val="20"/>
                <w:szCs w:val="20"/>
              </w:rPr>
              <w:t>財產收益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2DA9E008" w14:textId="77777777" w:rsidR="002C1B81" w:rsidRPr="00216B33" w:rsidRDefault="002C1B81" w:rsidP="002C1B8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EC5741">
              <w:rPr>
                <w:rFonts w:ascii="新細明體" w:hAnsi="新細明體"/>
                <w:noProof/>
                <w:sz w:val="20"/>
                <w:szCs w:val="20"/>
              </w:rPr>
              <w:t>1,900,590,151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69046CAB" w14:textId="77777777" w:rsidR="002C1B81" w:rsidRPr="00216B33" w:rsidRDefault="002C1B81" w:rsidP="002C1B81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EC5741">
              <w:rPr>
                <w:rFonts w:ascii="新細明體" w:hAnsi="新細明體"/>
                <w:noProof/>
                <w:color w:val="000000"/>
                <w:sz w:val="20"/>
                <w:szCs w:val="20"/>
              </w:rPr>
              <w:t>+ 13,186,831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69C9CD30" w14:textId="77777777" w:rsidR="002C1B81" w:rsidRPr="00216B33" w:rsidRDefault="002C1B81" w:rsidP="002C1B8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EC5741">
              <w:rPr>
                <w:rFonts w:ascii="新細明體" w:hAnsi="新細明體"/>
                <w:noProof/>
                <w:sz w:val="20"/>
                <w:szCs w:val="20"/>
              </w:rPr>
              <w:t>1,913,776,982</w:t>
            </w:r>
          </w:p>
        </w:tc>
      </w:tr>
      <w:tr w:rsidR="002C1B81" w:rsidRPr="00216B33" w14:paraId="039E6D2C" w14:textId="77777777" w:rsidTr="002C1B81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6A594320" w14:textId="77777777" w:rsidR="002C1B81" w:rsidRPr="00216B33" w:rsidRDefault="002C1B81" w:rsidP="002C1B81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EC5741">
              <w:rPr>
                <w:rFonts w:ascii="標楷體" w:eastAsia="標楷體" w:hAnsi="標楷體" w:hint="eastAsia"/>
                <w:noProof/>
                <w:sz w:val="20"/>
                <w:szCs w:val="20"/>
              </w:rPr>
              <w:t>投資收益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7D711855" w14:textId="77777777" w:rsidR="002C1B81" w:rsidRPr="00216B33" w:rsidRDefault="002C1B81" w:rsidP="002C1B8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EC5741">
              <w:rPr>
                <w:rFonts w:ascii="新細明體" w:hAnsi="新細明體"/>
                <w:noProof/>
                <w:sz w:val="20"/>
                <w:szCs w:val="20"/>
              </w:rPr>
              <w:t>6,750,739,766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76BF82CA" w14:textId="77777777" w:rsidR="002C1B81" w:rsidRPr="00216B33" w:rsidRDefault="002C1B81" w:rsidP="002C1B81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EC5741">
              <w:rPr>
                <w:rFonts w:ascii="新細明體" w:hAnsi="新細明體"/>
                <w:noProof/>
                <w:color w:val="000000"/>
                <w:sz w:val="20"/>
                <w:szCs w:val="20"/>
              </w:rPr>
              <w:t>- 6,366,801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2C0980C9" w14:textId="77777777" w:rsidR="002C1B81" w:rsidRPr="00216B33" w:rsidRDefault="002C1B81" w:rsidP="002C1B8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EC5741">
              <w:rPr>
                <w:rFonts w:ascii="新細明體" w:hAnsi="新細明體"/>
                <w:noProof/>
                <w:sz w:val="20"/>
                <w:szCs w:val="20"/>
              </w:rPr>
              <w:t>6,744,372,965</w:t>
            </w:r>
          </w:p>
        </w:tc>
      </w:tr>
      <w:tr w:rsidR="002C1B81" w:rsidRPr="00216B33" w14:paraId="6953ED08" w14:textId="77777777" w:rsidTr="002C1B81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6FCEF5C4" w14:textId="77777777" w:rsidR="002C1B81" w:rsidRPr="00216B33" w:rsidRDefault="002C1B81" w:rsidP="002C1B81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EC5741">
              <w:rPr>
                <w:rFonts w:ascii="標楷體" w:eastAsia="標楷體" w:hAnsi="標楷體" w:hint="eastAsia"/>
                <w:noProof/>
                <w:sz w:val="20"/>
                <w:szCs w:val="20"/>
              </w:rPr>
              <w:t>補助及協助收入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71B756A9" w14:textId="77777777" w:rsidR="002C1B81" w:rsidRPr="00216B33" w:rsidRDefault="002C1B81" w:rsidP="002C1B8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EC5741">
              <w:rPr>
                <w:rFonts w:ascii="新細明體" w:hAnsi="新細明體"/>
                <w:noProof/>
                <w:sz w:val="20"/>
                <w:szCs w:val="20"/>
              </w:rPr>
              <w:t>48,904,071,442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21849858" w14:textId="2807AB60" w:rsidR="002C1B81" w:rsidRPr="00216B33" w:rsidRDefault="002C1B81" w:rsidP="002C1B81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903073">
              <w:rPr>
                <w:rFonts w:asciiTheme="minorEastAsia" w:eastAsiaTheme="minorEastAsia" w:hAnsiTheme="minorEastAsia"/>
                <w:w w:val="90"/>
                <w:sz w:val="20"/>
                <w:szCs w:val="20"/>
              </w:rPr>
              <w:t>－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76D520B0" w14:textId="77777777" w:rsidR="002C1B81" w:rsidRPr="00216B33" w:rsidRDefault="002C1B81" w:rsidP="002C1B8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EC5741">
              <w:rPr>
                <w:rFonts w:ascii="新細明體" w:hAnsi="新細明體"/>
                <w:noProof/>
                <w:sz w:val="20"/>
                <w:szCs w:val="20"/>
              </w:rPr>
              <w:t>48,904,071,442</w:t>
            </w:r>
          </w:p>
        </w:tc>
      </w:tr>
      <w:tr w:rsidR="002C1B81" w:rsidRPr="00216B33" w14:paraId="2ED5E131" w14:textId="77777777" w:rsidTr="002C1B81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53B937BA" w14:textId="77777777" w:rsidR="002C1B81" w:rsidRPr="00216B33" w:rsidRDefault="002C1B81" w:rsidP="002C1B81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EC5741">
              <w:rPr>
                <w:rFonts w:ascii="標楷體" w:eastAsia="標楷體" w:hAnsi="標楷體" w:hint="eastAsia"/>
                <w:noProof/>
                <w:sz w:val="20"/>
                <w:szCs w:val="20"/>
              </w:rPr>
              <w:t>捐獻及贈與收入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039BC306" w14:textId="77777777" w:rsidR="002C1B81" w:rsidRPr="00216B33" w:rsidRDefault="002C1B81" w:rsidP="002C1B8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EC5741">
              <w:rPr>
                <w:rFonts w:ascii="新細明體" w:hAnsi="新細明體"/>
                <w:noProof/>
                <w:sz w:val="20"/>
                <w:szCs w:val="20"/>
              </w:rPr>
              <w:t>4,009,494,346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0995789A" w14:textId="545FE78F" w:rsidR="002C1B81" w:rsidRPr="00216B33" w:rsidRDefault="002C1B81" w:rsidP="002C1B81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903073">
              <w:rPr>
                <w:rFonts w:asciiTheme="minorEastAsia" w:eastAsiaTheme="minorEastAsia" w:hAnsiTheme="minorEastAsia"/>
                <w:w w:val="90"/>
                <w:sz w:val="20"/>
                <w:szCs w:val="20"/>
              </w:rPr>
              <w:t>－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464060FF" w14:textId="77777777" w:rsidR="002C1B81" w:rsidRPr="00216B33" w:rsidRDefault="002C1B81" w:rsidP="002C1B8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EC5741">
              <w:rPr>
                <w:rFonts w:ascii="新細明體" w:hAnsi="新細明體"/>
                <w:noProof/>
                <w:sz w:val="20"/>
                <w:szCs w:val="20"/>
              </w:rPr>
              <w:t>4,009,494,346</w:t>
            </w:r>
          </w:p>
        </w:tc>
      </w:tr>
      <w:tr w:rsidR="002C1B81" w:rsidRPr="00216B33" w14:paraId="1173DD0A" w14:textId="77777777" w:rsidTr="002C1B81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5E2CE460" w14:textId="77777777" w:rsidR="002C1B81" w:rsidRPr="00216B33" w:rsidRDefault="002C1B81" w:rsidP="002C1B81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EC5741">
              <w:rPr>
                <w:rFonts w:ascii="標楷體" w:eastAsia="標楷體" w:hAnsi="標楷體" w:hint="eastAsia"/>
                <w:noProof/>
                <w:sz w:val="20"/>
                <w:szCs w:val="20"/>
              </w:rPr>
              <w:t>其他收入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7B420CF7" w14:textId="77777777" w:rsidR="002C1B81" w:rsidRPr="00216B33" w:rsidRDefault="002C1B81" w:rsidP="002C1B8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EC5741">
              <w:rPr>
                <w:rFonts w:ascii="新細明體" w:hAnsi="新細明體"/>
                <w:noProof/>
                <w:sz w:val="20"/>
                <w:szCs w:val="20"/>
              </w:rPr>
              <w:t>6,187,220,952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2FF8549F" w14:textId="7101DB23" w:rsidR="002C1B81" w:rsidRPr="00216B33" w:rsidRDefault="002C1B81" w:rsidP="002C1B81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903073">
              <w:rPr>
                <w:rFonts w:asciiTheme="minorEastAsia" w:eastAsiaTheme="minorEastAsia" w:hAnsiTheme="minorEastAsia"/>
                <w:w w:val="90"/>
                <w:sz w:val="20"/>
                <w:szCs w:val="20"/>
              </w:rPr>
              <w:t>－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64D31906" w14:textId="77777777" w:rsidR="002C1B81" w:rsidRPr="00216B33" w:rsidRDefault="002C1B81" w:rsidP="002C1B8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EC5741">
              <w:rPr>
                <w:rFonts w:ascii="新細明體" w:hAnsi="新細明體"/>
                <w:noProof/>
                <w:sz w:val="20"/>
                <w:szCs w:val="20"/>
              </w:rPr>
              <w:t>6,187,220,952</w:t>
            </w:r>
          </w:p>
        </w:tc>
      </w:tr>
      <w:tr w:rsidR="002C1B81" w:rsidRPr="003D3D88" w14:paraId="672BCD9F" w14:textId="77777777" w:rsidTr="002C1B81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24F384A7" w14:textId="77777777" w:rsidR="002C1B81" w:rsidRPr="003D3D88" w:rsidRDefault="002C1B81" w:rsidP="002C1B81">
            <w:pPr>
              <w:snapToGrid w:val="0"/>
              <w:spacing w:beforeLines="20" w:before="72" w:line="24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3D3D88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2D34C11A" w14:textId="77777777" w:rsidR="002C1B81" w:rsidRPr="003D3D88" w:rsidRDefault="002C1B81" w:rsidP="002C1B81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3D3D88">
              <w:rPr>
                <w:rFonts w:ascii="新細明體" w:hAnsi="新細明體"/>
                <w:b/>
                <w:noProof/>
                <w:sz w:val="20"/>
                <w:szCs w:val="20"/>
              </w:rPr>
              <w:t>152,126,435,905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5BE0D264" w14:textId="0642A2C8" w:rsidR="002C1B81" w:rsidRPr="002C1B81" w:rsidRDefault="002C1B81" w:rsidP="002C1B81">
            <w:pPr>
              <w:jc w:val="right"/>
              <w:rPr>
                <w:rFonts w:ascii="新細明體" w:hAnsi="新細明體"/>
                <w:b/>
                <w:bCs/>
                <w:color w:val="000000"/>
                <w:sz w:val="20"/>
                <w:szCs w:val="20"/>
              </w:rPr>
            </w:pPr>
            <w:r w:rsidRPr="002C1B81">
              <w:rPr>
                <w:rFonts w:asciiTheme="minorEastAsia" w:eastAsiaTheme="minorEastAsia" w:hAnsiTheme="minorEastAsia"/>
                <w:b/>
                <w:bCs/>
                <w:w w:val="90"/>
                <w:sz w:val="20"/>
                <w:szCs w:val="20"/>
              </w:rPr>
              <w:t>－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5AF43F43" w14:textId="77777777" w:rsidR="002C1B81" w:rsidRPr="003D3D88" w:rsidRDefault="002C1B81" w:rsidP="002C1B81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3D3D88">
              <w:rPr>
                <w:rFonts w:ascii="新細明體" w:hAnsi="新細明體"/>
                <w:b/>
                <w:noProof/>
                <w:sz w:val="20"/>
                <w:szCs w:val="20"/>
              </w:rPr>
              <w:t>152,126,435,905</w:t>
            </w:r>
          </w:p>
        </w:tc>
      </w:tr>
      <w:tr w:rsidR="002C1B81" w:rsidRPr="00216B33" w14:paraId="68C79C9E" w14:textId="77777777" w:rsidTr="002C1B81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167C3643" w14:textId="77777777" w:rsidR="002C1B81" w:rsidRPr="00216B33" w:rsidRDefault="002C1B81" w:rsidP="002C1B81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EC5741">
              <w:rPr>
                <w:rFonts w:ascii="標楷體" w:eastAsia="標楷體" w:hAnsi="標楷體" w:hint="eastAsia"/>
                <w:noProof/>
                <w:sz w:val="20"/>
                <w:szCs w:val="20"/>
              </w:rPr>
              <w:t>人事支出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363A7897" w14:textId="77777777" w:rsidR="002C1B81" w:rsidRPr="00216B33" w:rsidRDefault="002C1B81" w:rsidP="002C1B8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EC5741">
              <w:rPr>
                <w:rFonts w:ascii="新細明體" w:hAnsi="新細明體"/>
                <w:noProof/>
                <w:sz w:val="20"/>
                <w:szCs w:val="20"/>
              </w:rPr>
              <w:t>31,091,907,539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7C3100EF" w14:textId="559FD531" w:rsidR="002C1B81" w:rsidRPr="00216B33" w:rsidRDefault="002C1B81" w:rsidP="002C1B81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903073">
              <w:rPr>
                <w:rFonts w:asciiTheme="minorEastAsia" w:eastAsiaTheme="minorEastAsia" w:hAnsiTheme="minorEastAsia"/>
                <w:w w:val="90"/>
                <w:sz w:val="20"/>
                <w:szCs w:val="20"/>
              </w:rPr>
              <w:t>－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7EFDC6FC" w14:textId="77777777" w:rsidR="002C1B81" w:rsidRPr="00216B33" w:rsidRDefault="002C1B81" w:rsidP="002C1B8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EC5741">
              <w:rPr>
                <w:rFonts w:ascii="新細明體" w:hAnsi="新細明體"/>
                <w:noProof/>
                <w:sz w:val="20"/>
                <w:szCs w:val="20"/>
              </w:rPr>
              <w:t>31,091,907,539</w:t>
            </w:r>
          </w:p>
        </w:tc>
      </w:tr>
      <w:tr w:rsidR="002C1B81" w:rsidRPr="00216B33" w14:paraId="5B428760" w14:textId="77777777" w:rsidTr="002C1B81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4CD048F7" w14:textId="77777777" w:rsidR="002C1B81" w:rsidRPr="00216B33" w:rsidRDefault="002C1B81" w:rsidP="002C1B81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EC5741">
              <w:rPr>
                <w:rFonts w:ascii="標楷體" w:eastAsia="標楷體" w:hAnsi="標楷體" w:hint="eastAsia"/>
                <w:noProof/>
                <w:sz w:val="20"/>
                <w:szCs w:val="20"/>
              </w:rPr>
              <w:t>業務支出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6D8C1753" w14:textId="77777777" w:rsidR="002C1B81" w:rsidRPr="00216B33" w:rsidRDefault="002C1B81" w:rsidP="002C1B8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EC5741">
              <w:rPr>
                <w:rFonts w:ascii="新細明體" w:hAnsi="新細明體"/>
                <w:noProof/>
                <w:sz w:val="20"/>
                <w:szCs w:val="20"/>
              </w:rPr>
              <w:t>10,794,972,322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3267C510" w14:textId="0D2214D1" w:rsidR="002C1B81" w:rsidRPr="00216B33" w:rsidRDefault="002C1B81" w:rsidP="002C1B81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903073">
              <w:rPr>
                <w:rFonts w:asciiTheme="minorEastAsia" w:eastAsiaTheme="minorEastAsia" w:hAnsiTheme="minorEastAsia"/>
                <w:w w:val="90"/>
                <w:sz w:val="20"/>
                <w:szCs w:val="20"/>
              </w:rPr>
              <w:t>－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51FFBEAB" w14:textId="77777777" w:rsidR="002C1B81" w:rsidRPr="00216B33" w:rsidRDefault="002C1B81" w:rsidP="002C1B8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EC5741">
              <w:rPr>
                <w:rFonts w:ascii="新細明體" w:hAnsi="新細明體"/>
                <w:noProof/>
                <w:sz w:val="20"/>
                <w:szCs w:val="20"/>
              </w:rPr>
              <w:t>10,794,972,322</w:t>
            </w:r>
          </w:p>
        </w:tc>
      </w:tr>
      <w:tr w:rsidR="002C1B81" w:rsidRPr="00216B33" w14:paraId="1EA4FEF3" w14:textId="77777777" w:rsidTr="002C1B81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2250653D" w14:textId="77777777" w:rsidR="002C1B81" w:rsidRPr="00216B33" w:rsidRDefault="002C1B81" w:rsidP="002C1B81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EC5741">
              <w:rPr>
                <w:rFonts w:ascii="標楷體" w:eastAsia="標楷體" w:hAnsi="標楷體" w:hint="eastAsia"/>
                <w:noProof/>
                <w:sz w:val="20"/>
                <w:szCs w:val="20"/>
              </w:rPr>
              <w:t>獎補助支出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01489634" w14:textId="77777777" w:rsidR="002C1B81" w:rsidRPr="00216B33" w:rsidRDefault="002C1B81" w:rsidP="002C1B8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EC5741">
              <w:rPr>
                <w:rFonts w:ascii="新細明體" w:hAnsi="新細明體"/>
                <w:noProof/>
                <w:sz w:val="20"/>
                <w:szCs w:val="20"/>
              </w:rPr>
              <w:t>94,100,893,489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58B6EF7A" w14:textId="6F853B50" w:rsidR="002C1B81" w:rsidRPr="00216B33" w:rsidRDefault="002C1B81" w:rsidP="002C1B81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903073">
              <w:rPr>
                <w:rFonts w:asciiTheme="minorEastAsia" w:eastAsiaTheme="minorEastAsia" w:hAnsiTheme="minorEastAsia"/>
                <w:w w:val="90"/>
                <w:sz w:val="20"/>
                <w:szCs w:val="20"/>
              </w:rPr>
              <w:t>－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7D0E0A10" w14:textId="77777777" w:rsidR="002C1B81" w:rsidRPr="00216B33" w:rsidRDefault="002C1B81" w:rsidP="002C1B8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EC5741">
              <w:rPr>
                <w:rFonts w:ascii="新細明體" w:hAnsi="新細明體"/>
                <w:noProof/>
                <w:sz w:val="20"/>
                <w:szCs w:val="20"/>
              </w:rPr>
              <w:t>94,100,893,489</w:t>
            </w:r>
          </w:p>
        </w:tc>
      </w:tr>
      <w:tr w:rsidR="002C1B81" w:rsidRPr="00216B33" w14:paraId="39AB5FC4" w14:textId="77777777" w:rsidTr="002C1B81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3AD582ED" w14:textId="77777777" w:rsidR="002C1B81" w:rsidRPr="00216B33" w:rsidRDefault="002C1B81" w:rsidP="002C1B81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EC5741">
              <w:rPr>
                <w:rFonts w:ascii="標楷體" w:eastAsia="標楷體" w:hAnsi="標楷體" w:hint="eastAsia"/>
                <w:noProof/>
                <w:sz w:val="20"/>
                <w:szCs w:val="20"/>
              </w:rPr>
              <w:t>財產損失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2C0C7EFD" w14:textId="77777777" w:rsidR="002C1B81" w:rsidRPr="00216B33" w:rsidRDefault="002C1B81" w:rsidP="002C1B8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EC5741">
              <w:rPr>
                <w:rFonts w:ascii="新細明體" w:hAnsi="新細明體"/>
                <w:noProof/>
                <w:sz w:val="20"/>
                <w:szCs w:val="20"/>
              </w:rPr>
              <w:t>34,257,591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76706EEC" w14:textId="65415E67" w:rsidR="002C1B81" w:rsidRPr="00216B33" w:rsidRDefault="002C1B81" w:rsidP="002C1B81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903073">
              <w:rPr>
                <w:rFonts w:asciiTheme="minorEastAsia" w:eastAsiaTheme="minorEastAsia" w:hAnsiTheme="minorEastAsia"/>
                <w:w w:val="90"/>
                <w:sz w:val="20"/>
                <w:szCs w:val="20"/>
              </w:rPr>
              <w:t>－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525C4AB8" w14:textId="77777777" w:rsidR="002C1B81" w:rsidRPr="00216B33" w:rsidRDefault="002C1B81" w:rsidP="002C1B8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EC5741">
              <w:rPr>
                <w:rFonts w:ascii="新細明體" w:hAnsi="新細明體"/>
                <w:noProof/>
                <w:sz w:val="20"/>
                <w:szCs w:val="20"/>
              </w:rPr>
              <w:t>34,257,591</w:t>
            </w:r>
          </w:p>
        </w:tc>
      </w:tr>
      <w:tr w:rsidR="002C1B81" w:rsidRPr="00216B33" w14:paraId="620B3172" w14:textId="77777777" w:rsidTr="002C1B81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7E85C3C2" w14:textId="77777777" w:rsidR="002C1B81" w:rsidRPr="00216B33" w:rsidRDefault="002C1B81" w:rsidP="002C1B81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EC5741">
              <w:rPr>
                <w:rFonts w:ascii="標楷體" w:eastAsia="標楷體" w:hAnsi="標楷體" w:hint="eastAsia"/>
                <w:noProof/>
                <w:sz w:val="20"/>
                <w:szCs w:val="20"/>
              </w:rPr>
              <w:t>投資損失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6CB3D658" w14:textId="77777777" w:rsidR="002C1B81" w:rsidRPr="00216B33" w:rsidRDefault="002C1B81" w:rsidP="002C1B8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EC5741">
              <w:rPr>
                <w:rFonts w:ascii="新細明體" w:hAnsi="新細明體"/>
                <w:noProof/>
                <w:sz w:val="20"/>
                <w:szCs w:val="20"/>
              </w:rPr>
              <w:t>68,193,273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4A32EB53" w14:textId="17CF7674" w:rsidR="002C1B81" w:rsidRPr="00216B33" w:rsidRDefault="002C1B81" w:rsidP="002C1B81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903073">
              <w:rPr>
                <w:rFonts w:asciiTheme="minorEastAsia" w:eastAsiaTheme="minorEastAsia" w:hAnsiTheme="minorEastAsia"/>
                <w:w w:val="90"/>
                <w:sz w:val="20"/>
                <w:szCs w:val="20"/>
              </w:rPr>
              <w:t>－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1E7AA4A6" w14:textId="77777777" w:rsidR="002C1B81" w:rsidRPr="00216B33" w:rsidRDefault="002C1B81" w:rsidP="002C1B8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EC5741">
              <w:rPr>
                <w:rFonts w:ascii="新細明體" w:hAnsi="新細明體"/>
                <w:noProof/>
                <w:sz w:val="20"/>
                <w:szCs w:val="20"/>
              </w:rPr>
              <w:t>68,193,273</w:t>
            </w:r>
          </w:p>
        </w:tc>
      </w:tr>
      <w:tr w:rsidR="002C1B81" w:rsidRPr="00216B33" w14:paraId="205E6018" w14:textId="77777777" w:rsidTr="002C1B81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6274C4A5" w14:textId="77777777" w:rsidR="002C1B81" w:rsidRPr="00216B33" w:rsidRDefault="002C1B81" w:rsidP="002C1B81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EC5741">
              <w:rPr>
                <w:rFonts w:ascii="標楷體" w:eastAsia="標楷體" w:hAnsi="標楷體" w:hint="eastAsia"/>
                <w:noProof/>
                <w:sz w:val="20"/>
                <w:szCs w:val="20"/>
              </w:rPr>
              <w:t>利息費用及手續費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34A8CCCD" w14:textId="77777777" w:rsidR="002C1B81" w:rsidRPr="00216B33" w:rsidRDefault="002C1B81" w:rsidP="002C1B8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EC5741">
              <w:rPr>
                <w:rFonts w:ascii="新細明體" w:hAnsi="新細明體"/>
                <w:noProof/>
                <w:sz w:val="20"/>
                <w:szCs w:val="20"/>
              </w:rPr>
              <w:t>2,154,008,779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4AC5ACAA" w14:textId="0CFFFC3D" w:rsidR="002C1B81" w:rsidRPr="00216B33" w:rsidRDefault="002C1B81" w:rsidP="002C1B81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903073">
              <w:rPr>
                <w:rFonts w:asciiTheme="minorEastAsia" w:eastAsiaTheme="minorEastAsia" w:hAnsiTheme="minorEastAsia"/>
                <w:w w:val="90"/>
                <w:sz w:val="20"/>
                <w:szCs w:val="20"/>
              </w:rPr>
              <w:t>－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1C7DC795" w14:textId="77777777" w:rsidR="002C1B81" w:rsidRPr="00216B33" w:rsidRDefault="002C1B81" w:rsidP="002C1B8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EC5741">
              <w:rPr>
                <w:rFonts w:ascii="新細明體" w:hAnsi="新細明體"/>
                <w:noProof/>
                <w:sz w:val="20"/>
                <w:szCs w:val="20"/>
              </w:rPr>
              <w:t>2,154,008,779</w:t>
            </w:r>
          </w:p>
        </w:tc>
      </w:tr>
      <w:tr w:rsidR="002C1B81" w:rsidRPr="00216B33" w14:paraId="01994DAA" w14:textId="77777777" w:rsidTr="002C1B81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5F993EB3" w14:textId="77777777" w:rsidR="002C1B81" w:rsidRPr="00216B33" w:rsidRDefault="002C1B81" w:rsidP="002C1B81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EC5741">
              <w:rPr>
                <w:rFonts w:ascii="標楷體" w:eastAsia="標楷體" w:hAnsi="標楷體" w:hint="eastAsia"/>
                <w:noProof/>
                <w:sz w:val="20"/>
                <w:szCs w:val="20"/>
              </w:rPr>
              <w:t>折舊、折耗及攤銷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15074BE5" w14:textId="77777777" w:rsidR="002C1B81" w:rsidRPr="00216B33" w:rsidRDefault="002C1B81" w:rsidP="002C1B8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EC5741">
              <w:rPr>
                <w:rFonts w:ascii="新細明體" w:hAnsi="新細明體"/>
                <w:noProof/>
                <w:sz w:val="20"/>
                <w:szCs w:val="20"/>
              </w:rPr>
              <w:t>3,884,079,924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53F75520" w14:textId="537C5732" w:rsidR="002C1B81" w:rsidRPr="00216B33" w:rsidRDefault="002C1B81" w:rsidP="002C1B81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903073">
              <w:rPr>
                <w:rFonts w:asciiTheme="minorEastAsia" w:eastAsiaTheme="minorEastAsia" w:hAnsiTheme="minorEastAsia"/>
                <w:w w:val="90"/>
                <w:sz w:val="20"/>
                <w:szCs w:val="20"/>
              </w:rPr>
              <w:t>－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52898AA9" w14:textId="77777777" w:rsidR="002C1B81" w:rsidRPr="00216B33" w:rsidRDefault="002C1B81" w:rsidP="002C1B8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EC5741">
              <w:rPr>
                <w:rFonts w:ascii="新細明體" w:hAnsi="新細明體"/>
                <w:noProof/>
                <w:sz w:val="20"/>
                <w:szCs w:val="20"/>
              </w:rPr>
              <w:t>3,884,079,924</w:t>
            </w:r>
          </w:p>
        </w:tc>
      </w:tr>
      <w:tr w:rsidR="002C1B81" w:rsidRPr="00216B33" w14:paraId="6B3A95AD" w14:textId="77777777" w:rsidTr="002C1B81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7145252F" w14:textId="77777777" w:rsidR="002C1B81" w:rsidRPr="00216B33" w:rsidRDefault="002C1B81" w:rsidP="002C1B81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EC5741">
              <w:rPr>
                <w:rFonts w:ascii="標楷體" w:eastAsia="標楷體" w:hAnsi="標楷體" w:hint="eastAsia"/>
                <w:noProof/>
                <w:sz w:val="20"/>
                <w:szCs w:val="20"/>
              </w:rPr>
              <w:t>其他支出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04B05F49" w14:textId="77777777" w:rsidR="002C1B81" w:rsidRPr="00216B33" w:rsidRDefault="002C1B81" w:rsidP="002C1B8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EC5741">
              <w:rPr>
                <w:rFonts w:ascii="新細明體" w:hAnsi="新細明體"/>
                <w:noProof/>
                <w:sz w:val="20"/>
                <w:szCs w:val="20"/>
              </w:rPr>
              <w:t>9,998,122,988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7D441F0D" w14:textId="642A0B5A" w:rsidR="002C1B81" w:rsidRPr="00216B33" w:rsidRDefault="002C1B81" w:rsidP="002C1B81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903073">
              <w:rPr>
                <w:rFonts w:asciiTheme="minorEastAsia" w:eastAsiaTheme="minorEastAsia" w:hAnsiTheme="minorEastAsia"/>
                <w:w w:val="90"/>
                <w:sz w:val="20"/>
                <w:szCs w:val="20"/>
              </w:rPr>
              <w:t>－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39682405" w14:textId="77777777" w:rsidR="002C1B81" w:rsidRPr="00216B33" w:rsidRDefault="002C1B81" w:rsidP="002C1B8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EC5741">
              <w:rPr>
                <w:rFonts w:ascii="新細明體" w:hAnsi="新細明體"/>
                <w:noProof/>
                <w:sz w:val="20"/>
                <w:szCs w:val="20"/>
              </w:rPr>
              <w:t>9,998,122,988</w:t>
            </w:r>
          </w:p>
        </w:tc>
      </w:tr>
      <w:tr w:rsidR="002C1B81" w:rsidRPr="003D3D88" w14:paraId="712B17E1" w14:textId="77777777" w:rsidTr="002C1B81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8D0116" w14:textId="77777777" w:rsidR="002C1B81" w:rsidRPr="003D3D88" w:rsidRDefault="002C1B81" w:rsidP="002C1B81">
            <w:pPr>
              <w:snapToGrid w:val="0"/>
              <w:spacing w:beforeLines="20" w:before="72" w:line="24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3D3D88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收支餘絀</w:t>
            </w:r>
          </w:p>
        </w:tc>
        <w:tc>
          <w:tcPr>
            <w:tcW w:w="5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6F90EB" w14:textId="77777777" w:rsidR="002C1B81" w:rsidRPr="003D3D88" w:rsidRDefault="002C1B81" w:rsidP="002C1B81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3D3D88">
              <w:rPr>
                <w:rFonts w:ascii="新細明體" w:hAnsi="新細明體"/>
                <w:b/>
                <w:noProof/>
                <w:sz w:val="20"/>
                <w:szCs w:val="20"/>
              </w:rPr>
              <w:t>22,438,417,929</w:t>
            </w:r>
          </w:p>
        </w:tc>
        <w:tc>
          <w:tcPr>
            <w:tcW w:w="5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175EBD" w14:textId="77777777" w:rsidR="002C1B81" w:rsidRPr="003D3D88" w:rsidRDefault="002C1B81" w:rsidP="002C1B81">
            <w:pPr>
              <w:jc w:val="righ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3D3D88">
              <w:rPr>
                <w:rFonts w:ascii="新細明體" w:hAnsi="新細明體"/>
                <w:b/>
                <w:noProof/>
                <w:color w:val="000000"/>
                <w:sz w:val="20"/>
                <w:szCs w:val="20"/>
              </w:rPr>
              <w:t>+ 8,902,838</w:t>
            </w:r>
          </w:p>
        </w:tc>
        <w:tc>
          <w:tcPr>
            <w:tcW w:w="5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9A4A8F" w14:textId="77777777" w:rsidR="002C1B81" w:rsidRPr="003D3D88" w:rsidRDefault="002C1B81" w:rsidP="002C1B81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3D3D88">
              <w:rPr>
                <w:rFonts w:ascii="新細明體" w:hAnsi="新細明體"/>
                <w:b/>
                <w:noProof/>
                <w:sz w:val="20"/>
                <w:szCs w:val="20"/>
              </w:rPr>
              <w:t>22,447,320,767</w:t>
            </w:r>
          </w:p>
        </w:tc>
      </w:tr>
    </w:tbl>
    <w:p w14:paraId="1D3FFAF7" w14:textId="77777777" w:rsidR="00570609" w:rsidRPr="0048745A" w:rsidRDefault="00570609" w:rsidP="00570609">
      <w:pPr>
        <w:spacing w:line="20" w:lineRule="exact"/>
        <w:rPr>
          <w:rFonts w:ascii="標楷體" w:eastAsia="標楷體" w:hAnsi="標楷體"/>
          <w:sz w:val="18"/>
          <w:szCs w:val="18"/>
        </w:rPr>
      </w:pPr>
    </w:p>
    <w:sectPr w:rsidR="00570609" w:rsidRPr="0048745A" w:rsidSect="00B56BF9">
      <w:footerReference w:type="even" r:id="rId8"/>
      <w:footerReference w:type="default" r:id="rId9"/>
      <w:pgSz w:w="23811" w:h="16838" w:orient="landscape" w:code="8"/>
      <w:pgMar w:top="567" w:right="1418" w:bottom="567" w:left="1418" w:header="1021" w:footer="737" w:gutter="284"/>
      <w:pgNumType w:start="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23C355" w14:textId="77777777" w:rsidR="009662B7" w:rsidRDefault="009662B7" w:rsidP="00963F24">
      <w:r>
        <w:separator/>
      </w:r>
    </w:p>
  </w:endnote>
  <w:endnote w:type="continuationSeparator" w:id="0">
    <w:p w14:paraId="6D51DD7F" w14:textId="77777777" w:rsidR="009662B7" w:rsidRDefault="009662B7" w:rsidP="00963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4B3490" w14:textId="77777777" w:rsidR="007073D2" w:rsidRDefault="007073D2" w:rsidP="007073D2">
    <w:pPr>
      <w:pStyle w:val="a9"/>
      <w:ind w:right="360" w:firstLine="36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77E6E8" w14:textId="77777777" w:rsidR="007073D2" w:rsidRDefault="007073D2" w:rsidP="007073D2">
    <w:pPr>
      <w:pStyle w:val="a9"/>
      <w:ind w:right="360" w:firstLine="360"/>
      <w:jc w:val="center"/>
    </w:pPr>
    <w:r>
      <w:rPr>
        <w:rFonts w:ascii="標楷體" w:eastAsia="標楷體" w:hAnsi="標楷體" w:hint="eastAsia"/>
      </w:rPr>
      <w:t>丙</w:t>
    </w:r>
    <w:r w:rsidRPr="003C08EA">
      <w:rPr>
        <w:rFonts w:ascii="標楷體" w:eastAsia="標楷體" w:hAnsi="標楷體" w:hint="eastAsia"/>
      </w:rPr>
      <w:t>－</w:t>
    </w:r>
    <w:r w:rsidRPr="003C08EA">
      <w:rPr>
        <w:rStyle w:val="ac"/>
        <w:rFonts w:ascii="標楷體" w:eastAsia="標楷體" w:hAnsi="標楷體"/>
      </w:rPr>
      <w:fldChar w:fldCharType="begin"/>
    </w:r>
    <w:r w:rsidRPr="003C08EA">
      <w:rPr>
        <w:rStyle w:val="ac"/>
        <w:rFonts w:ascii="標楷體" w:eastAsia="標楷體" w:hAnsi="標楷體"/>
      </w:rPr>
      <w:instrText xml:space="preserve"> PAGE </w:instrText>
    </w:r>
    <w:r w:rsidRPr="003C08EA">
      <w:rPr>
        <w:rStyle w:val="ac"/>
        <w:rFonts w:ascii="標楷體" w:eastAsia="標楷體" w:hAnsi="標楷體"/>
      </w:rPr>
      <w:fldChar w:fldCharType="separate"/>
    </w:r>
    <w:r w:rsidR="00DE6649">
      <w:rPr>
        <w:rStyle w:val="ac"/>
        <w:rFonts w:ascii="標楷體" w:eastAsia="標楷體" w:hAnsi="標楷體"/>
        <w:noProof/>
      </w:rPr>
      <w:t>3</w:t>
    </w:r>
    <w:r w:rsidRPr="003C08EA">
      <w:rPr>
        <w:rStyle w:val="ac"/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ECDBF5" w14:textId="77777777" w:rsidR="009662B7" w:rsidRDefault="009662B7" w:rsidP="00963F24">
      <w:r>
        <w:separator/>
      </w:r>
    </w:p>
  </w:footnote>
  <w:footnote w:type="continuationSeparator" w:id="0">
    <w:p w14:paraId="7221D693" w14:textId="77777777" w:rsidR="009662B7" w:rsidRDefault="009662B7" w:rsidP="00963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ED2B4D"/>
    <w:multiLevelType w:val="hybridMultilevel"/>
    <w:tmpl w:val="E9D8C84C"/>
    <w:lvl w:ilvl="0" w:tplc="843210B8">
      <w:start w:val="2"/>
      <w:numFmt w:val="bullet"/>
      <w:lvlText w:val="-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3B2824F9"/>
    <w:multiLevelType w:val="hybridMultilevel"/>
    <w:tmpl w:val="A862491E"/>
    <w:lvl w:ilvl="0" w:tplc="83E2059C">
      <w:start w:val="2"/>
      <w:numFmt w:val="bullet"/>
      <w:lvlText w:val="-"/>
      <w:lvlJc w:val="left"/>
      <w:pPr>
        <w:ind w:left="72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num w:numId="1" w16cid:durableId="1099713820">
    <w:abstractNumId w:val="0"/>
  </w:num>
  <w:num w:numId="2" w16cid:durableId="19969575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mirrorMargins/>
  <w:bordersDoNotSurroundHeader/>
  <w:bordersDoNotSurroundFooter/>
  <w:proofState w:spelling="clean" w:grammar="clean"/>
  <w:attachedTemplate r:id="rId1"/>
  <w:mailMerge>
    <w:mainDocumentType w:val="formLetters"/>
    <w:linkToQuery/>
    <w:dataType w:val="textFile"/>
    <w:query w:val="SELECT * FROM D:\WindowsAp\AoReport\bin\Debug\Template\審定後收入支出彙計表A3.doc"/>
  </w:mailMerge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2B7"/>
    <w:rsid w:val="00066284"/>
    <w:rsid w:val="000B0DAC"/>
    <w:rsid w:val="000B13AF"/>
    <w:rsid w:val="000B5295"/>
    <w:rsid w:val="00121368"/>
    <w:rsid w:val="00121E35"/>
    <w:rsid w:val="001258A5"/>
    <w:rsid w:val="00162E99"/>
    <w:rsid w:val="00185FC7"/>
    <w:rsid w:val="001B0FB2"/>
    <w:rsid w:val="001C3811"/>
    <w:rsid w:val="001D73C8"/>
    <w:rsid w:val="00216B33"/>
    <w:rsid w:val="00223879"/>
    <w:rsid w:val="002520F7"/>
    <w:rsid w:val="00255524"/>
    <w:rsid w:val="002913D1"/>
    <w:rsid w:val="0029626A"/>
    <w:rsid w:val="002A0BFB"/>
    <w:rsid w:val="002A758A"/>
    <w:rsid w:val="002A78AC"/>
    <w:rsid w:val="002C1B81"/>
    <w:rsid w:val="00304745"/>
    <w:rsid w:val="00334C4A"/>
    <w:rsid w:val="003361C8"/>
    <w:rsid w:val="0034262C"/>
    <w:rsid w:val="003C01EC"/>
    <w:rsid w:val="003E7E68"/>
    <w:rsid w:val="003F4748"/>
    <w:rsid w:val="003F5731"/>
    <w:rsid w:val="004062E6"/>
    <w:rsid w:val="0042355B"/>
    <w:rsid w:val="00446944"/>
    <w:rsid w:val="00456628"/>
    <w:rsid w:val="0046478B"/>
    <w:rsid w:val="0047576F"/>
    <w:rsid w:val="00487022"/>
    <w:rsid w:val="0048745A"/>
    <w:rsid w:val="0048776F"/>
    <w:rsid w:val="004905D1"/>
    <w:rsid w:val="00497416"/>
    <w:rsid w:val="004C5863"/>
    <w:rsid w:val="004D59D6"/>
    <w:rsid w:val="004E223A"/>
    <w:rsid w:val="005203DA"/>
    <w:rsid w:val="005254FF"/>
    <w:rsid w:val="00547E19"/>
    <w:rsid w:val="00570609"/>
    <w:rsid w:val="005B07B9"/>
    <w:rsid w:val="005B1A38"/>
    <w:rsid w:val="005B7E21"/>
    <w:rsid w:val="005C0E0C"/>
    <w:rsid w:val="005C6180"/>
    <w:rsid w:val="005F4F1E"/>
    <w:rsid w:val="00606179"/>
    <w:rsid w:val="006076F6"/>
    <w:rsid w:val="00617BE7"/>
    <w:rsid w:val="00621487"/>
    <w:rsid w:val="00634AB7"/>
    <w:rsid w:val="00650DE5"/>
    <w:rsid w:val="006726CC"/>
    <w:rsid w:val="006B601D"/>
    <w:rsid w:val="006C4CF1"/>
    <w:rsid w:val="006D4F0E"/>
    <w:rsid w:val="006E029D"/>
    <w:rsid w:val="006F7B9D"/>
    <w:rsid w:val="007073D2"/>
    <w:rsid w:val="00730719"/>
    <w:rsid w:val="00737E3D"/>
    <w:rsid w:val="00773105"/>
    <w:rsid w:val="0077536C"/>
    <w:rsid w:val="00785577"/>
    <w:rsid w:val="0078643A"/>
    <w:rsid w:val="00797E6B"/>
    <w:rsid w:val="007B3064"/>
    <w:rsid w:val="007C2B2A"/>
    <w:rsid w:val="007F2D32"/>
    <w:rsid w:val="008466EB"/>
    <w:rsid w:val="00860438"/>
    <w:rsid w:val="00880483"/>
    <w:rsid w:val="0089400A"/>
    <w:rsid w:val="0089665E"/>
    <w:rsid w:val="008B5AEE"/>
    <w:rsid w:val="008C1D74"/>
    <w:rsid w:val="008F1533"/>
    <w:rsid w:val="00901C72"/>
    <w:rsid w:val="009406A8"/>
    <w:rsid w:val="00952015"/>
    <w:rsid w:val="00963F24"/>
    <w:rsid w:val="009662B7"/>
    <w:rsid w:val="00970E50"/>
    <w:rsid w:val="00983510"/>
    <w:rsid w:val="009843A0"/>
    <w:rsid w:val="009B45B6"/>
    <w:rsid w:val="009B62DD"/>
    <w:rsid w:val="00A066B8"/>
    <w:rsid w:val="00A10120"/>
    <w:rsid w:val="00A116E8"/>
    <w:rsid w:val="00A21C64"/>
    <w:rsid w:val="00A461AE"/>
    <w:rsid w:val="00A7668A"/>
    <w:rsid w:val="00AA00F3"/>
    <w:rsid w:val="00AC3DB6"/>
    <w:rsid w:val="00AE3A76"/>
    <w:rsid w:val="00AE68D0"/>
    <w:rsid w:val="00B105C9"/>
    <w:rsid w:val="00B12EB6"/>
    <w:rsid w:val="00B30AEF"/>
    <w:rsid w:val="00B56BF9"/>
    <w:rsid w:val="00B7167E"/>
    <w:rsid w:val="00B974BA"/>
    <w:rsid w:val="00BD5986"/>
    <w:rsid w:val="00C416E1"/>
    <w:rsid w:val="00C561EA"/>
    <w:rsid w:val="00C763C7"/>
    <w:rsid w:val="00CA10F1"/>
    <w:rsid w:val="00CD4037"/>
    <w:rsid w:val="00D32A28"/>
    <w:rsid w:val="00D879FE"/>
    <w:rsid w:val="00D96196"/>
    <w:rsid w:val="00DA4D74"/>
    <w:rsid w:val="00DB10DD"/>
    <w:rsid w:val="00DB332C"/>
    <w:rsid w:val="00DD7B4D"/>
    <w:rsid w:val="00DE132A"/>
    <w:rsid w:val="00DE6649"/>
    <w:rsid w:val="00E708B6"/>
    <w:rsid w:val="00EA1E26"/>
    <w:rsid w:val="00EB7942"/>
    <w:rsid w:val="00EC1EE1"/>
    <w:rsid w:val="00EE3F3F"/>
    <w:rsid w:val="00EE5BAA"/>
    <w:rsid w:val="00F00519"/>
    <w:rsid w:val="00F1629F"/>
    <w:rsid w:val="00F64EB0"/>
    <w:rsid w:val="00F801B5"/>
    <w:rsid w:val="00F95FA4"/>
    <w:rsid w:val="00FA6D3D"/>
    <w:rsid w:val="00FC7832"/>
    <w:rsid w:val="00FD44BA"/>
    <w:rsid w:val="00FF18D8"/>
    <w:rsid w:val="00FF3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7333A6"/>
  <w15:docId w15:val="{3E1B946C-53D3-4BD7-B299-28B51EEA4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3879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題壹、"/>
    <w:basedOn w:val="a"/>
    <w:link w:val="a4"/>
    <w:rsid w:val="00223879"/>
    <w:pPr>
      <w:spacing w:line="360" w:lineRule="auto"/>
      <w:jc w:val="both"/>
    </w:pPr>
    <w:rPr>
      <w:rFonts w:eastAsia="標楷體" w:cs="新細明體"/>
      <w:b/>
      <w:bCs/>
      <w:sz w:val="36"/>
      <w:szCs w:val="36"/>
    </w:rPr>
  </w:style>
  <w:style w:type="character" w:customStyle="1" w:styleId="a4">
    <w:name w:val="標題壹、 字元"/>
    <w:link w:val="a3"/>
    <w:rsid w:val="00223879"/>
    <w:rPr>
      <w:rFonts w:ascii="Times New Roman" w:eastAsia="標楷體" w:hAnsi="Times New Roman" w:cs="新細明體"/>
      <w:b/>
      <w:bCs/>
      <w:sz w:val="36"/>
      <w:szCs w:val="36"/>
    </w:rPr>
  </w:style>
  <w:style w:type="paragraph" w:styleId="a5">
    <w:name w:val="Balloon Text"/>
    <w:basedOn w:val="a"/>
    <w:link w:val="a6"/>
    <w:uiPriority w:val="99"/>
    <w:semiHidden/>
    <w:unhideWhenUsed/>
    <w:rsid w:val="007B3064"/>
    <w:rPr>
      <w:rFonts w:ascii="Cambria" w:hAnsi="Cambria"/>
      <w:sz w:val="18"/>
      <w:szCs w:val="18"/>
    </w:rPr>
  </w:style>
  <w:style w:type="character" w:customStyle="1" w:styleId="a6">
    <w:name w:val="註解方塊文字 字元"/>
    <w:link w:val="a5"/>
    <w:uiPriority w:val="99"/>
    <w:semiHidden/>
    <w:rsid w:val="007B3064"/>
    <w:rPr>
      <w:rFonts w:ascii="Cambria" w:eastAsia="新細明體" w:hAnsi="Cambria" w:cs="Times New Roman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963F2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link w:val="a7"/>
    <w:uiPriority w:val="99"/>
    <w:rsid w:val="00963F24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963F2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link w:val="a9"/>
    <w:uiPriority w:val="99"/>
    <w:rsid w:val="00963F24"/>
    <w:rPr>
      <w:rFonts w:ascii="Times New Roman" w:eastAsia="新細明體" w:hAnsi="Times New Roman" w:cs="Times New Roman"/>
      <w:sz w:val="20"/>
      <w:szCs w:val="20"/>
    </w:rPr>
  </w:style>
  <w:style w:type="paragraph" w:styleId="ab">
    <w:name w:val="List Paragraph"/>
    <w:basedOn w:val="a"/>
    <w:uiPriority w:val="34"/>
    <w:qFormat/>
    <w:rsid w:val="009406A8"/>
    <w:pPr>
      <w:ind w:leftChars="200" w:left="480"/>
    </w:pPr>
  </w:style>
  <w:style w:type="paragraph" w:customStyle="1" w:styleId="3">
    <w:name w:val="表格欄3數字"/>
    <w:basedOn w:val="a"/>
    <w:rsid w:val="00952015"/>
    <w:pPr>
      <w:jc w:val="right"/>
    </w:pPr>
    <w:rPr>
      <w:rFonts w:ascii="細明體" w:eastAsia="細明體" w:hAnsi="Arial"/>
      <w:bCs/>
      <w:w w:val="90"/>
      <w:sz w:val="18"/>
      <w:szCs w:val="20"/>
    </w:rPr>
  </w:style>
  <w:style w:type="character" w:styleId="ac">
    <w:name w:val="page number"/>
    <w:uiPriority w:val="99"/>
    <w:rsid w:val="007073D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9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fPiDWNQbaSbXvFs&#23529;&#23450;&#24460;&#25910;&#20837;&#25903;&#20986;&#24409;&#35336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9B3C7B-D727-493A-A6EF-E100A1621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fPiDWNQbaSbXvFs審定後收入支出彙計表A3.dot</Template>
  <TotalTime>2</TotalTime>
  <Pages>1</Pages>
  <Words>125</Words>
  <Characters>713</Characters>
  <Application>Microsoft Office Word</Application>
  <DocSecurity>0</DocSecurity>
  <Lines>5</Lines>
  <Paragraphs>1</Paragraphs>
  <ScaleCrop>false</ScaleCrop>
  <Company>Microsoft</Company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黃國星</dc:creator>
  <cp:keywords/>
  <cp:lastModifiedBy>黃國星</cp:lastModifiedBy>
  <cp:revision>3</cp:revision>
  <cp:lastPrinted>2021-06-26T02:53:00Z</cp:lastPrinted>
  <dcterms:created xsi:type="dcterms:W3CDTF">2024-06-17T07:25:00Z</dcterms:created>
  <dcterms:modified xsi:type="dcterms:W3CDTF">2024-06-17T07:29:00Z</dcterms:modified>
</cp:coreProperties>
</file>